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4E1" w:rsidRDefault="004924E1" w:rsidP="004924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LEDES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924E1" w:rsidRDefault="004924E1" w:rsidP="004924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24E1" w:rsidRDefault="004924E1" w:rsidP="004924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24E1" w:rsidRDefault="004924E1" w:rsidP="004924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York Castle into</w:t>
      </w:r>
    </w:p>
    <w:p w:rsidR="004924E1" w:rsidRDefault="004924E1" w:rsidP="004924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held by the late Sir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Lutterell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924E1" w:rsidRDefault="004924E1" w:rsidP="004924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59C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21-32)</w:t>
      </w:r>
    </w:p>
    <w:p w:rsidR="004924E1" w:rsidRDefault="004924E1" w:rsidP="004924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24E1" w:rsidRDefault="004924E1" w:rsidP="004924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924E1" w:rsidRDefault="004924E1" w:rsidP="004924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DD5B8A" w:rsidRPr="004924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4E1" w:rsidRDefault="004924E1" w:rsidP="00564E3C">
      <w:pPr>
        <w:spacing w:after="0" w:line="240" w:lineRule="auto"/>
      </w:pPr>
      <w:r>
        <w:separator/>
      </w:r>
    </w:p>
  </w:endnote>
  <w:endnote w:type="continuationSeparator" w:id="0">
    <w:p w:rsidR="004924E1" w:rsidRDefault="004924E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924E1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4E1" w:rsidRDefault="004924E1" w:rsidP="00564E3C">
      <w:pPr>
        <w:spacing w:after="0" w:line="240" w:lineRule="auto"/>
      </w:pPr>
      <w:r>
        <w:separator/>
      </w:r>
    </w:p>
  </w:footnote>
  <w:footnote w:type="continuationSeparator" w:id="0">
    <w:p w:rsidR="004924E1" w:rsidRDefault="004924E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4E1"/>
    <w:rsid w:val="00372DC6"/>
    <w:rsid w:val="004924E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4ACC8"/>
  <w15:chartTrackingRefBased/>
  <w15:docId w15:val="{0BCB9A92-199C-4225-819A-AA11D491E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924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2015-10-10T19:14:00Z</dcterms:created>
  <dcterms:modified xsi:type="dcterms:W3CDTF">2015-10-10T19:14:00Z</dcterms:modified>
</cp:coreProperties>
</file>